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A015D" w14:textId="77777777" w:rsidR="003D72F4" w:rsidRDefault="003D72F4" w:rsidP="003D72F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Walter ROBERTH</w:t>
      </w:r>
      <w:r>
        <w:rPr>
          <w:rFonts w:cs="Times New Roman"/>
          <w:szCs w:val="24"/>
        </w:rPr>
        <w:t xml:space="preserve">      (fl.1483)</w:t>
      </w:r>
    </w:p>
    <w:p w14:paraId="2272F194" w14:textId="77777777" w:rsidR="003D72F4" w:rsidRDefault="003D72F4" w:rsidP="003D72F4">
      <w:pPr>
        <w:pStyle w:val="NoSpacing"/>
        <w:jc w:val="both"/>
        <w:rPr>
          <w:rFonts w:cs="Times New Roman"/>
          <w:szCs w:val="24"/>
        </w:rPr>
      </w:pPr>
    </w:p>
    <w:p w14:paraId="2EAA755C" w14:textId="77777777" w:rsidR="003D72F4" w:rsidRDefault="003D72F4" w:rsidP="003D72F4">
      <w:pPr>
        <w:pStyle w:val="NoSpacing"/>
        <w:jc w:val="both"/>
        <w:rPr>
          <w:rFonts w:cs="Times New Roman"/>
          <w:szCs w:val="24"/>
        </w:rPr>
      </w:pPr>
    </w:p>
    <w:p w14:paraId="5C6525E8" w14:textId="77777777" w:rsidR="003D72F4" w:rsidRDefault="003D72F4" w:rsidP="003D72F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made a plaint of debt against John Pekynden of Goudhurst, Kent(q.v.),</w:t>
      </w:r>
    </w:p>
    <w:p w14:paraId="2F6C2D2B" w14:textId="77777777" w:rsidR="003D72F4" w:rsidRDefault="003D72F4" w:rsidP="003D72F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three others.</w:t>
      </w:r>
    </w:p>
    <w:p w14:paraId="640D9612" w14:textId="77777777" w:rsidR="003D72F4" w:rsidRDefault="003D72F4" w:rsidP="003D72F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78432D5E" w14:textId="77777777" w:rsidR="003D72F4" w:rsidRDefault="003D72F4" w:rsidP="003D72F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made a plaint of debt against Thomas Crouche of Brenchesley, Kent(q.v.),</w:t>
      </w:r>
    </w:p>
    <w:p w14:paraId="44306084" w14:textId="77777777" w:rsidR="003D72F4" w:rsidRDefault="003D72F4" w:rsidP="003D72F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Richard Brode of Detling and John Sancok of Cranbrook(q.v.).   (ibid.)</w:t>
      </w:r>
    </w:p>
    <w:p w14:paraId="7AE2AA6E" w14:textId="77777777" w:rsidR="00037EE2" w:rsidRDefault="00037EE2" w:rsidP="00037EE2">
      <w:pPr>
        <w:pStyle w:val="NoSpacing"/>
      </w:pPr>
      <w:r>
        <w:t>23 Feb.1491</w:t>
      </w:r>
      <w:r>
        <w:tab/>
        <w:t xml:space="preserve">He was on a commission to deliver Maidstone gaol.   </w:t>
      </w:r>
    </w:p>
    <w:p w14:paraId="64B1279C" w14:textId="77777777" w:rsidR="00037EE2" w:rsidRDefault="00037EE2" w:rsidP="00037EE2">
      <w:pPr>
        <w:pStyle w:val="NoSpacing"/>
      </w:pPr>
      <w:r>
        <w:tab/>
      </w:r>
      <w:r>
        <w:tab/>
        <w:t>(C.P.R. 1485-94 p.351)</w:t>
      </w:r>
    </w:p>
    <w:p w14:paraId="0EF37B0D" w14:textId="77777777" w:rsidR="003D72F4" w:rsidRDefault="003D72F4" w:rsidP="003D72F4">
      <w:pPr>
        <w:pStyle w:val="NoSpacing"/>
        <w:jc w:val="both"/>
        <w:rPr>
          <w:rFonts w:cs="Times New Roman"/>
          <w:szCs w:val="24"/>
        </w:rPr>
      </w:pPr>
    </w:p>
    <w:p w14:paraId="2DC4660F" w14:textId="77777777" w:rsidR="003D72F4" w:rsidRDefault="003D72F4" w:rsidP="003D72F4">
      <w:pPr>
        <w:pStyle w:val="NoSpacing"/>
        <w:jc w:val="both"/>
        <w:rPr>
          <w:rFonts w:cs="Times New Roman"/>
          <w:szCs w:val="24"/>
        </w:rPr>
      </w:pPr>
    </w:p>
    <w:p w14:paraId="628C1A19" w14:textId="77777777" w:rsidR="003D72F4" w:rsidRDefault="003D72F4" w:rsidP="003D72F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7 November 2023</w:t>
      </w:r>
    </w:p>
    <w:p w14:paraId="277B31D1" w14:textId="1F6955FF" w:rsidR="00037EE2" w:rsidRDefault="00037EE2" w:rsidP="003D72F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23 June 2025</w:t>
      </w:r>
    </w:p>
    <w:p w14:paraId="1F0DF04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452C3" w14:textId="77777777" w:rsidR="003D72F4" w:rsidRDefault="003D72F4" w:rsidP="009139A6">
      <w:r>
        <w:separator/>
      </w:r>
    </w:p>
  </w:endnote>
  <w:endnote w:type="continuationSeparator" w:id="0">
    <w:p w14:paraId="28C2C15E" w14:textId="77777777" w:rsidR="003D72F4" w:rsidRDefault="003D72F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48E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D989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2645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6A3F3" w14:textId="77777777" w:rsidR="003D72F4" w:rsidRDefault="003D72F4" w:rsidP="009139A6">
      <w:r>
        <w:separator/>
      </w:r>
    </w:p>
  </w:footnote>
  <w:footnote w:type="continuationSeparator" w:id="0">
    <w:p w14:paraId="2B60C24E" w14:textId="77777777" w:rsidR="003D72F4" w:rsidRDefault="003D72F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1D31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F074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9E36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2F4"/>
    <w:rsid w:val="00037EE2"/>
    <w:rsid w:val="000666E0"/>
    <w:rsid w:val="002510B7"/>
    <w:rsid w:val="003D72F4"/>
    <w:rsid w:val="005B721E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069AB4"/>
  <w15:chartTrackingRefBased/>
  <w15:docId w15:val="{E749A7D4-F595-4F0F-AB14-B8C38E5B7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D72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2023-12-31T12:39:00Z</dcterms:created>
  <dcterms:modified xsi:type="dcterms:W3CDTF">2025-06-23T08:59:00Z</dcterms:modified>
</cp:coreProperties>
</file>